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BA0C" w14:textId="77777777" w:rsidR="00E712E3" w:rsidRDefault="00E712E3" w:rsidP="00E71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UNDERWODE</w:t>
      </w:r>
      <w:r>
        <w:rPr>
          <w:rFonts w:ascii="Times New Roman" w:hAnsi="Times New Roman" w:cs="Times New Roman"/>
          <w:sz w:val="24"/>
          <w:szCs w:val="24"/>
        </w:rPr>
        <w:t xml:space="preserve">      (fl.1483)</w:t>
      </w:r>
    </w:p>
    <w:p w14:paraId="69CD3B7E" w14:textId="77777777" w:rsidR="00E712E3" w:rsidRDefault="00E712E3" w:rsidP="00E71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704883" w14:textId="77777777" w:rsidR="00E712E3" w:rsidRDefault="00E712E3" w:rsidP="00E712E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9A871B" w14:textId="77777777" w:rsidR="00E712E3" w:rsidRDefault="00E712E3" w:rsidP="00E71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Chelmsford, Essex, </w:t>
      </w:r>
    </w:p>
    <w:p w14:paraId="023DF586" w14:textId="77777777" w:rsidR="00E712E3" w:rsidRDefault="00E712E3" w:rsidP="00E71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onto lands of Ralph Bawde(q.v.).</w:t>
      </w:r>
    </w:p>
    <w:p w14:paraId="1E00C509" w14:textId="77777777" w:rsidR="00E712E3" w:rsidRDefault="00E712E3" w:rsidP="00E712E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1E93BC52" w14:textId="77777777" w:rsidR="00E712E3" w:rsidRDefault="00E712E3" w:rsidP="00E712E3">
      <w:pPr>
        <w:pStyle w:val="NoSpacing"/>
        <w:ind w:left="720" w:firstLine="7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</w:t>
      </w:r>
      <w:r>
        <w:rPr>
          <w:rFonts w:ascii="Times New Roman" w:eastAsia="Times New Roman" w:hAnsi="Times New Roman"/>
          <w:sz w:val="24"/>
          <w:szCs w:val="24"/>
        </w:rPr>
        <w:t>8)</w:t>
      </w:r>
    </w:p>
    <w:p w14:paraId="50D38FBE" w14:textId="77777777" w:rsidR="00806288" w:rsidRPr="00806288" w:rsidRDefault="00806288" w:rsidP="008062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6288">
        <w:rPr>
          <w:rFonts w:ascii="Times New Roman" w:hAnsi="Times New Roman" w:cs="Times New Roman"/>
          <w:sz w:val="24"/>
          <w:szCs w:val="24"/>
        </w:rPr>
        <w:t>25 Nov.1483</w:t>
      </w:r>
      <w:r w:rsidRPr="00806288">
        <w:rPr>
          <w:rFonts w:ascii="Times New Roman" w:hAnsi="Times New Roman" w:cs="Times New Roman"/>
          <w:sz w:val="24"/>
          <w:szCs w:val="24"/>
        </w:rPr>
        <w:tab/>
        <w:t>He was a juror on the inquisition post mortem held in Chelmsford,</w:t>
      </w:r>
    </w:p>
    <w:p w14:paraId="5F3E5CF0" w14:textId="77777777" w:rsidR="00806288" w:rsidRPr="00806288" w:rsidRDefault="00806288" w:rsidP="008062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6288">
        <w:rPr>
          <w:rFonts w:ascii="Times New Roman" w:hAnsi="Times New Roman" w:cs="Times New Roman"/>
          <w:sz w:val="24"/>
          <w:szCs w:val="24"/>
        </w:rPr>
        <w:tab/>
      </w:r>
      <w:r w:rsidRPr="00806288">
        <w:rPr>
          <w:rFonts w:ascii="Times New Roman" w:hAnsi="Times New Roman" w:cs="Times New Roman"/>
          <w:sz w:val="24"/>
          <w:szCs w:val="24"/>
        </w:rPr>
        <w:tab/>
        <w:t>Essex, into lands of Richard Pygot(q.v.).</w:t>
      </w:r>
    </w:p>
    <w:p w14:paraId="7680591F" w14:textId="77777777" w:rsidR="00806288" w:rsidRPr="00806288" w:rsidRDefault="00806288" w:rsidP="00806288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 w:rsidRPr="00806288">
        <w:rPr>
          <w:rFonts w:ascii="Times New Roman" w:hAnsi="Times New Roman" w:cs="Times New Roman"/>
          <w:sz w:val="24"/>
          <w:szCs w:val="24"/>
        </w:rPr>
        <w:tab/>
      </w:r>
      <w:r w:rsidRPr="00806288">
        <w:rPr>
          <w:rFonts w:ascii="Times New Roman" w:hAnsi="Times New Roman" w:cs="Times New Roman"/>
          <w:sz w:val="24"/>
          <w:szCs w:val="24"/>
        </w:rPr>
        <w:tab/>
      </w:r>
      <w:r w:rsidRPr="00806288"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34E7F6B8" w14:textId="77777777" w:rsidR="00806288" w:rsidRPr="00806288" w:rsidRDefault="00806288" w:rsidP="00806288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806288"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p.63)</w:t>
      </w:r>
    </w:p>
    <w:p w14:paraId="6B630569" w14:textId="77777777" w:rsidR="00806288" w:rsidRDefault="00806288" w:rsidP="00806288">
      <w:pPr>
        <w:pStyle w:val="NoSpacing"/>
        <w:rPr>
          <w:rFonts w:ascii="Times New Roman" w:eastAsia="Times New Roman" w:hAnsi="Times New Roman"/>
          <w:sz w:val="24"/>
          <w:szCs w:val="24"/>
        </w:rPr>
      </w:pPr>
    </w:p>
    <w:p w14:paraId="24AC5C4C" w14:textId="77777777" w:rsidR="00E712E3" w:rsidRDefault="00E712E3" w:rsidP="00E712E3">
      <w:pPr>
        <w:pStyle w:val="NoSpacing"/>
        <w:rPr>
          <w:rFonts w:ascii="Times New Roman" w:eastAsia="Times New Roman" w:hAnsi="Times New Roman"/>
          <w:sz w:val="24"/>
          <w:szCs w:val="24"/>
        </w:rPr>
      </w:pPr>
    </w:p>
    <w:p w14:paraId="035DA688" w14:textId="77777777" w:rsidR="00E712E3" w:rsidRDefault="00E712E3" w:rsidP="00E712E3">
      <w:pPr>
        <w:pStyle w:val="NoSpacing"/>
        <w:rPr>
          <w:rFonts w:ascii="Times New Roman" w:eastAsia="Times New Roman" w:hAnsi="Times New Roman"/>
          <w:sz w:val="24"/>
          <w:szCs w:val="24"/>
        </w:rPr>
      </w:pPr>
    </w:p>
    <w:p w14:paraId="3ACA577E" w14:textId="77777777" w:rsidR="00E712E3" w:rsidRPr="00036568" w:rsidRDefault="00E712E3" w:rsidP="00E712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27 June 2021</w:t>
      </w:r>
    </w:p>
    <w:p w14:paraId="7ADAEE86" w14:textId="207AE28F" w:rsidR="00BA00AB" w:rsidRPr="00E712E3" w:rsidRDefault="0080628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2024</w:t>
      </w:r>
    </w:p>
    <w:sectPr w:rsidR="00BA00AB" w:rsidRPr="00E71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1AE1B" w14:textId="77777777" w:rsidR="00E712E3" w:rsidRDefault="00E712E3" w:rsidP="009139A6">
      <w:r>
        <w:separator/>
      </w:r>
    </w:p>
  </w:endnote>
  <w:endnote w:type="continuationSeparator" w:id="0">
    <w:p w14:paraId="7C3DEFCA" w14:textId="77777777" w:rsidR="00E712E3" w:rsidRDefault="00E712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8B7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226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2C8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D8556" w14:textId="77777777" w:rsidR="00E712E3" w:rsidRDefault="00E712E3" w:rsidP="009139A6">
      <w:r>
        <w:separator/>
      </w:r>
    </w:p>
  </w:footnote>
  <w:footnote w:type="continuationSeparator" w:id="0">
    <w:p w14:paraId="47B5B648" w14:textId="77777777" w:rsidR="00E712E3" w:rsidRDefault="00E712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50C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23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D18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2E3"/>
    <w:rsid w:val="000666E0"/>
    <w:rsid w:val="002510B7"/>
    <w:rsid w:val="005C130B"/>
    <w:rsid w:val="00806288"/>
    <w:rsid w:val="00826F5C"/>
    <w:rsid w:val="009139A6"/>
    <w:rsid w:val="009448BB"/>
    <w:rsid w:val="00A3176C"/>
    <w:rsid w:val="00AE65F8"/>
    <w:rsid w:val="00BA00AB"/>
    <w:rsid w:val="00CB4ED9"/>
    <w:rsid w:val="00E712E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78238"/>
  <w15:chartTrackingRefBased/>
  <w15:docId w15:val="{77AD58A4-CD71-400B-A1C6-6717C3BD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2021-06-27T18:31:00Z</dcterms:created>
  <dcterms:modified xsi:type="dcterms:W3CDTF">2024-01-27T12:28:00Z</dcterms:modified>
</cp:coreProperties>
</file>